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43D9D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470687">
        <w:rPr>
          <w:rFonts w:ascii="Corbel" w:hAnsi="Corbel"/>
          <w:b/>
          <w:smallCaps/>
          <w:sz w:val="24"/>
          <w:szCs w:val="24"/>
        </w:rPr>
        <w:t xml:space="preserve"> </w:t>
      </w:r>
      <w:r w:rsidR="00D43D9D">
        <w:rPr>
          <w:rFonts w:ascii="Corbel" w:hAnsi="Corbel"/>
          <w:iCs/>
          <w:smallCaps/>
          <w:sz w:val="24"/>
          <w:szCs w:val="24"/>
        </w:rPr>
        <w:t>202</w:t>
      </w:r>
      <w:r w:rsidR="00470687">
        <w:rPr>
          <w:rFonts w:ascii="Corbel" w:hAnsi="Corbel"/>
          <w:iCs/>
          <w:smallCaps/>
          <w:sz w:val="24"/>
          <w:szCs w:val="24"/>
        </w:rPr>
        <w:t>6</w:t>
      </w:r>
      <w:r w:rsidR="002A7D4F">
        <w:rPr>
          <w:rFonts w:ascii="Corbel" w:hAnsi="Corbel"/>
          <w:iCs/>
          <w:smallCaps/>
          <w:sz w:val="24"/>
          <w:szCs w:val="24"/>
        </w:rPr>
        <w:t>-202</w:t>
      </w:r>
      <w:r w:rsidR="00470687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D43D9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36067F">
        <w:rPr>
          <w:rFonts w:ascii="Corbel" w:hAnsi="Corbel"/>
          <w:sz w:val="20"/>
          <w:szCs w:val="20"/>
        </w:rPr>
        <w:t>202</w:t>
      </w:r>
      <w:r w:rsidR="00470687">
        <w:rPr>
          <w:rFonts w:ascii="Corbel" w:hAnsi="Corbel"/>
          <w:sz w:val="20"/>
          <w:szCs w:val="20"/>
        </w:rPr>
        <w:t>7</w:t>
      </w:r>
      <w:r w:rsidR="0036067F">
        <w:rPr>
          <w:rFonts w:ascii="Corbel" w:hAnsi="Corbel"/>
          <w:sz w:val="20"/>
          <w:szCs w:val="20"/>
        </w:rPr>
        <w:t>/202</w:t>
      </w:r>
      <w:r w:rsidR="00470687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835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Instytucje pomocy społecznej w profilaktyce następczej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758AB" w:rsidP="003606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6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36067F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6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9236D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83563">
              <w:rPr>
                <w:rFonts w:ascii="Corbel" w:hAnsi="Corbel"/>
                <w:b w:val="0"/>
                <w:sz w:val="24"/>
                <w:szCs w:val="24"/>
              </w:rPr>
              <w:t>I rok, 3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43D9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835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835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B19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DB196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9938FF" w:rsidP="0077471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38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7747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projektowania oddziaływań profilaktycznych oraz metodologii badań pedagogicznych.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9938FF" w:rsidP="0077471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77471B">
              <w:rPr>
                <w:rFonts w:ascii="Corbel" w:hAnsi="Corbel"/>
                <w:b w:val="0"/>
                <w:sz w:val="24"/>
                <w:szCs w:val="24"/>
              </w:rPr>
              <w:t xml:space="preserve">podstawowymi instytucjami pomocy społecznej, ich celami, zadaniami i podstawami funkcjonowania.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4169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 modelami o koncepcjami oraz aksjologicznymi podstawami funkcjonowania instytucji</w:t>
            </w:r>
            <w:r w:rsidRPr="004169A9">
              <w:rPr>
                <w:rFonts w:ascii="Corbel" w:hAnsi="Corbel"/>
                <w:b w:val="0"/>
                <w:sz w:val="24"/>
                <w:szCs w:val="24"/>
              </w:rPr>
              <w:t xml:space="preserve"> pomocy społecznej –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instytucji </w:t>
            </w:r>
            <w:r w:rsidRPr="004169A9">
              <w:rPr>
                <w:rFonts w:ascii="Corbel" w:hAnsi="Corbel"/>
                <w:b w:val="0"/>
                <w:sz w:val="24"/>
                <w:szCs w:val="24"/>
              </w:rPr>
              <w:t>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sparcia, interwencji kryzysowej i uzupełniających </w:t>
            </w:r>
            <w:r w:rsidRPr="004169A9">
              <w:rPr>
                <w:rFonts w:ascii="Corbel" w:hAnsi="Corbel"/>
                <w:b w:val="0"/>
                <w:sz w:val="24"/>
                <w:szCs w:val="24"/>
              </w:rPr>
              <w:t>funkcje rodziny.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4169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studentom wiedzy na temat zasobów pomocy społecznej i instrumentach oddziaływań profilaktycznych.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9938FF" w:rsidRDefault="004169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zasadami odpowiedzialności etycznej pracownika socjalnego i innych pracowników instytucji pomocy społecznej.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378"/>
        <w:gridCol w:w="1745"/>
      </w:tblGrid>
      <w:tr w:rsidR="0085747A" w:rsidRPr="009C54AE" w:rsidTr="005068BB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  <w:vAlign w:val="center"/>
          </w:tcPr>
          <w:p w:rsidR="0036067F" w:rsidRDefault="0085747A" w:rsidP="003606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36067F" w:rsidP="003606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4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38FF" w:rsidRPr="009C54AE" w:rsidTr="005068BB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8" w:type="dxa"/>
          </w:tcPr>
          <w:p w:rsidR="009938FF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yjaśni rolę i zadania podstawowych instytucji pomocy społecznej, realizujących zadania w zakresie profilaktyki. </w:t>
            </w:r>
          </w:p>
        </w:tc>
        <w:tc>
          <w:tcPr>
            <w:tcW w:w="1745" w:type="dxa"/>
          </w:tcPr>
          <w:p w:rsidR="009938FF" w:rsidRDefault="00F51730" w:rsidP="005068B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DB196D" w:rsidRPr="004B09E3" w:rsidRDefault="00DB196D" w:rsidP="005068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068BB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:rsidR="009938FF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mówi strukturę polityki społecznej w Polsce w odniesieniu do obszaru prowadzonych oddziaływań i charakterystyki odbiorców tych działań. </w:t>
            </w:r>
          </w:p>
        </w:tc>
        <w:tc>
          <w:tcPr>
            <w:tcW w:w="1745" w:type="dxa"/>
          </w:tcPr>
          <w:p w:rsidR="009938FF" w:rsidRDefault="00F51730" w:rsidP="005068B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K_W11</w:t>
            </w:r>
          </w:p>
          <w:p w:rsidR="0053770E" w:rsidRPr="004B09E3" w:rsidRDefault="0053770E" w:rsidP="005068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068BB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:rsidR="009938FF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aprojektuje zbiór działań  profilaktycznych w odniesieniu do wybranego problemu społecznego, które może realizować wybrana instytucja pomocy społecznej. </w:t>
            </w:r>
          </w:p>
        </w:tc>
        <w:tc>
          <w:tcPr>
            <w:tcW w:w="1745" w:type="dxa"/>
          </w:tcPr>
          <w:p w:rsidR="004169A9" w:rsidRDefault="00F51730" w:rsidP="005068B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K_U07</w:t>
            </w:r>
          </w:p>
          <w:p w:rsidR="009938FF" w:rsidRDefault="004169A9" w:rsidP="005068B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K_U09</w:t>
            </w:r>
          </w:p>
          <w:p w:rsidR="004B09E3" w:rsidRPr="004B09E3" w:rsidRDefault="004B09E3" w:rsidP="005068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A166CD" w:rsidRPr="009C54AE" w:rsidTr="005068BB">
        <w:trPr>
          <w:trHeight w:val="298"/>
        </w:trPr>
        <w:tc>
          <w:tcPr>
            <w:tcW w:w="1560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:rsidR="00A166CD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>rzeanalizuje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 przepisy prawa regulujące funkcjonowanie instytucji pomocy społecznej. </w:t>
            </w:r>
          </w:p>
        </w:tc>
        <w:tc>
          <w:tcPr>
            <w:tcW w:w="1745" w:type="dxa"/>
          </w:tcPr>
          <w:p w:rsidR="00A166CD" w:rsidRDefault="004169A9" w:rsidP="005068B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K_U10</w:t>
            </w:r>
          </w:p>
          <w:p w:rsidR="004B09E3" w:rsidRPr="004B09E3" w:rsidRDefault="004B09E3" w:rsidP="005068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068BB">
        <w:tc>
          <w:tcPr>
            <w:tcW w:w="1560" w:type="dxa"/>
          </w:tcPr>
          <w:p w:rsidR="009938FF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378" w:type="dxa"/>
          </w:tcPr>
          <w:p w:rsidR="009938FF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87043" w:rsidRPr="00487043">
              <w:rPr>
                <w:rFonts w:ascii="Corbel" w:hAnsi="Corbel"/>
                <w:b w:val="0"/>
                <w:smallCaps w:val="0"/>
                <w:szCs w:val="24"/>
              </w:rPr>
              <w:t>aprezentuje postawę odpowiedzialności za etyczność prowadzonych oddziaływań profilaktycznych, zachowa ostrożność w czasie analizowania poszczególnych zjawisk patologicznych.</w:t>
            </w:r>
          </w:p>
        </w:tc>
        <w:tc>
          <w:tcPr>
            <w:tcW w:w="1745" w:type="dxa"/>
          </w:tcPr>
          <w:p w:rsidR="009938FF" w:rsidRDefault="00487043" w:rsidP="005068B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K_K02</w:t>
            </w:r>
          </w:p>
          <w:p w:rsidR="004B09E3" w:rsidRPr="004B09E3" w:rsidRDefault="004B09E3" w:rsidP="005068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747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Wyjaśnienie podstawowych pojęć: profilaktyka, profilaktyka następcza, pomoc społeczna.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747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471B">
              <w:rPr>
                <w:rFonts w:ascii="Corbel" w:hAnsi="Corbel"/>
                <w:sz w:val="24"/>
                <w:szCs w:val="24"/>
              </w:rPr>
              <w:t>Instytucje pomocy społecznej w Polsce ujęciu historycznym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51730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 instytucji opieki do pomocy społecznej – kwestia pojęć czy realiów?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F51730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Aktualny system pomocy społecznej w Polsce- ogólne założenia.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F5173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Podmioty polityki społecznej. Samorząd terytorialny w pomocy społecznej.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F5173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Jednostki organizacyjne pomocy społecznej. </w:t>
            </w:r>
          </w:p>
        </w:tc>
      </w:tr>
      <w:tr w:rsidR="00F51730" w:rsidRPr="009C54AE" w:rsidTr="00923D7D">
        <w:tc>
          <w:tcPr>
            <w:tcW w:w="9639" w:type="dxa"/>
          </w:tcPr>
          <w:p w:rsidR="00F51730" w:rsidRDefault="00F51730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Instytucja pomocy społecznej – wsparcia, interwencji kryzysowej, uzupełniające funkcje rodziny.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F51730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Formy opieki na dziećmi i rodziną. Formy opieki na rzecz osób starszych, niepełnosprawnych,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przewlekle chorych. 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F51730" w:rsidP="002B6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Organizacje pozarządowe w pomocy społecznej.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F51730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koncepcje w profilaktyce społecznej i następczej w odniesieniu do zadań instytucji pomocy społecznej.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4870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4870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48704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4870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4870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63A69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F63A69" w:rsidRPr="00F63A69" w:rsidRDefault="00C542A5" w:rsidP="00F63A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542A5">
              <w:rPr>
                <w:rFonts w:ascii="Corbel" w:hAnsi="Corbel"/>
                <w:b w:val="0"/>
                <w:smallCaps w:val="0"/>
                <w:szCs w:val="24"/>
              </w:rPr>
              <w:t>ozy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>tywna ocena z przygotowanej pracy p</w:t>
            </w:r>
            <w:r w:rsidR="0036067F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>ojektowej</w:t>
            </w:r>
            <w:r w:rsidR="00F63A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63A69" w:rsidRPr="00F63A69">
              <w:rPr>
                <w:rFonts w:ascii="Corbel" w:hAnsi="Corbel"/>
                <w:szCs w:val="24"/>
              </w:rPr>
              <w:t xml:space="preserve"> </w:t>
            </w:r>
            <w:r w:rsidR="00F63A69" w:rsidRPr="00F63A69">
              <w:rPr>
                <w:rFonts w:ascii="Corbel" w:hAnsi="Corbel"/>
                <w:b w:val="0"/>
                <w:szCs w:val="24"/>
              </w:rPr>
              <w:t>(maksymalnie 15 punktów, minimum do zaliczenia 8 pkt.); analizowane kryteria oceny:</w:t>
            </w:r>
          </w:p>
          <w:p w:rsidR="00F63A69" w:rsidRDefault="00F63A69" w:rsidP="00F63A69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F63A69" w:rsidRDefault="00F63A69" w:rsidP="00F63A69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F63A69" w:rsidRDefault="00F63A69" w:rsidP="00F63A69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F63A69" w:rsidRDefault="00F63A69" w:rsidP="00F63A69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F63A69" w:rsidRPr="00E16574" w:rsidRDefault="00F63A69" w:rsidP="009C54AE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BE5F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B76D9E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8704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427017" w:rsidP="004870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Default="00C61DC5" w:rsidP="00A34F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A34F68" w:rsidRDefault="00A34F68" w:rsidP="00A34F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przygotowanie do zajęć</w:t>
            </w:r>
          </w:p>
          <w:p w:rsidR="00A34F68" w:rsidRPr="00A34F68" w:rsidRDefault="00A34F68" w:rsidP="00A34F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pracy projektowej</w:t>
            </w:r>
          </w:p>
          <w:p w:rsidR="00A34F68" w:rsidRPr="009C54AE" w:rsidRDefault="00A34F68" w:rsidP="00A34F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4F68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</w:tc>
        <w:tc>
          <w:tcPr>
            <w:tcW w:w="4677" w:type="dxa"/>
          </w:tcPr>
          <w:p w:rsidR="00C61DC5" w:rsidRDefault="00C61DC5" w:rsidP="00A34F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34F68" w:rsidRDefault="00A34F68" w:rsidP="00A34F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34F68" w:rsidRDefault="00A34F68" w:rsidP="00A34F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  <w:p w:rsidR="00A34F68" w:rsidRDefault="00427017" w:rsidP="00A34F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A34F68" w:rsidRPr="009C54AE" w:rsidRDefault="00427017" w:rsidP="00A34F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4B09E3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B09E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5068B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5068B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5068BB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76D9E" w:rsidRDefault="00B76D9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76D9E" w:rsidRDefault="00B76D9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fragmenty z następujących pozycji:</w:t>
            </w:r>
          </w:p>
          <w:p w:rsidR="005068BB" w:rsidRPr="0036067F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Bojanowska E.,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Chaczko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Krzyszkowski J., Zdebska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Pomoc społeczna. Idea-rozwój-instytucje,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2022. </w:t>
            </w:r>
          </w:p>
          <w:p w:rsidR="005068BB" w:rsidRPr="009C54AE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2014.</w:t>
            </w:r>
          </w:p>
          <w:p w:rsidR="005068BB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Brągiel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Bador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(red.),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Formy opieki, wychowania i wsparcia w zreformowanym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Opole 2005. </w:t>
            </w:r>
          </w:p>
          <w:p w:rsidR="005068BB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Kaźmierczak T., Łuczyńska M.,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Wprowadzenie do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1998.</w:t>
            </w:r>
          </w:p>
          <w:p w:rsidR="005068BB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Maciejko W.,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Instytucje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2009.</w:t>
            </w:r>
          </w:p>
          <w:p w:rsidR="005068BB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Mazur A.,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Pomoc postpenitencjarna w sektorze ekonomii społecznej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proofErr w:type="spellStart"/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A.Witkowska</w:t>
            </w:r>
            <w:proofErr w:type="spellEnd"/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-Paleń (red.),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 społeczna w działaniu. Wybrane zagadnienia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2016.</w:t>
            </w:r>
          </w:p>
          <w:p w:rsidR="005068BB" w:rsidRPr="0036067F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Mazur A.,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z przemocą jako odbiorca wsparcia asystenta rodziny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</w:t>
            </w:r>
            <w:proofErr w:type="spellStart"/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A.Witkowska</w:t>
            </w:r>
            <w:proofErr w:type="spellEnd"/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-Paleń (red.),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Przemoc w rodzinie. Pomoc, interwencja, wsparcie społeczn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e, Tychy 2016.</w:t>
            </w:r>
          </w:p>
          <w:p w:rsidR="005068BB" w:rsidRPr="0036067F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Mazur A., Wiśniewski P.,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Miejsce podmiotów reintegracyjnych (zatrudnienia socjalnego) </w:t>
            </w:r>
            <w:r w:rsidR="00E165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sektorze ekonomii społecznej powiatu janowskiego. Klub Integracji Społecznej w Janowie Lubelskim- edycja II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2016r.,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Janów Lubelski 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2016r.</w:t>
            </w:r>
          </w:p>
          <w:p w:rsidR="0019669F" w:rsidRPr="009C54AE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Mazur A., Wiśniewski P.,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Zatrudnienie socjalne. Trwała instytucja w systemie pomocy i wsparcia dla osób zagrożonych wykluczeniem społecznym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Janów Lubelski 2015.</w:t>
            </w:r>
          </w:p>
        </w:tc>
      </w:tr>
      <w:tr w:rsidR="0085747A" w:rsidRPr="009C54AE" w:rsidTr="005068BB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16574" w:rsidRDefault="00E16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16574" w:rsidRPr="0019669F" w:rsidRDefault="00E16574" w:rsidP="00E1657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669F">
              <w:rPr>
                <w:rFonts w:ascii="Corbel" w:hAnsi="Corbel"/>
                <w:b w:val="0"/>
                <w:smallCaps w:val="0"/>
                <w:szCs w:val="24"/>
              </w:rPr>
              <w:t xml:space="preserve">Bielecka E. (red.), </w:t>
            </w:r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readaptacja społeczna - od teorii do doświadczeń praktyków,</w:t>
            </w:r>
            <w:r w:rsidRPr="0019669F">
              <w:rPr>
                <w:rFonts w:ascii="Corbel" w:hAnsi="Corbel"/>
                <w:b w:val="0"/>
                <w:smallCaps w:val="0"/>
                <w:szCs w:val="24"/>
              </w:rPr>
              <w:t xml:space="preserve"> Białystok 2006.</w:t>
            </w:r>
          </w:p>
          <w:p w:rsidR="00E16574" w:rsidRPr="0019669F" w:rsidRDefault="00E16574" w:rsidP="00E1657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669F">
              <w:rPr>
                <w:rFonts w:ascii="Corbel" w:hAnsi="Corbel"/>
                <w:b w:val="0"/>
                <w:smallCaps w:val="0"/>
                <w:szCs w:val="24"/>
              </w:rPr>
              <w:t xml:space="preserve">Doliński A., Gajewska G., Rewińska E., </w:t>
            </w:r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Teoretyczno-metodyczne aspekty korekcji </w:t>
            </w:r>
            <w:proofErr w:type="spellStart"/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t>zachowań</w:t>
            </w:r>
            <w:proofErr w:type="spellEnd"/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: programy profilaktyczne</w:t>
            </w:r>
            <w:r w:rsidRPr="0019669F">
              <w:rPr>
                <w:rFonts w:ascii="Corbel" w:hAnsi="Corbel"/>
                <w:b w:val="0"/>
                <w:smallCaps w:val="0"/>
                <w:szCs w:val="24"/>
              </w:rPr>
              <w:t>, Zielona Góra 2004.</w:t>
            </w:r>
          </w:p>
          <w:p w:rsidR="00E16574" w:rsidRPr="0019669F" w:rsidRDefault="00E16574" w:rsidP="00E16574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9669F">
              <w:rPr>
                <w:rFonts w:ascii="Corbel" w:hAnsi="Corbel"/>
                <w:color w:val="000000"/>
                <w:sz w:val="24"/>
                <w:szCs w:val="24"/>
              </w:rPr>
              <w:t>Szpringer</w:t>
            </w:r>
            <w:proofErr w:type="spellEnd"/>
            <w:r w:rsidRPr="0019669F">
              <w:rPr>
                <w:rFonts w:ascii="Corbel" w:hAnsi="Corbel"/>
                <w:color w:val="000000"/>
                <w:sz w:val="24"/>
                <w:szCs w:val="24"/>
              </w:rPr>
              <w:t xml:space="preserve"> M., </w:t>
            </w:r>
            <w:r w:rsidRPr="0019669F">
              <w:rPr>
                <w:rFonts w:ascii="Corbel" w:hAnsi="Corbel"/>
                <w:i/>
                <w:color w:val="000000"/>
                <w:sz w:val="24"/>
                <w:szCs w:val="24"/>
              </w:rPr>
              <w:t>Profilaktyka społeczna : rodzina, szkoła, środowisko lokalne</w:t>
            </w:r>
            <w:r w:rsidRPr="0019669F">
              <w:rPr>
                <w:rFonts w:ascii="Corbel" w:hAnsi="Corbel"/>
                <w:color w:val="000000"/>
                <w:sz w:val="24"/>
                <w:szCs w:val="24"/>
              </w:rPr>
              <w:t>, Kielce 2004.</w:t>
            </w:r>
          </w:p>
          <w:p w:rsidR="00132372" w:rsidRPr="00D2744B" w:rsidRDefault="00E16574" w:rsidP="00E1657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669F">
              <w:rPr>
                <w:rFonts w:ascii="Corbel" w:hAnsi="Corbel"/>
                <w:b w:val="0"/>
                <w:smallCaps w:val="0"/>
                <w:szCs w:val="24"/>
              </w:rPr>
              <w:t xml:space="preserve">Szymańska J., </w:t>
            </w:r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t>Programy profilaktyczne : podstawy profesjonalnej psychoprofilaktyki</w:t>
            </w:r>
            <w:r w:rsidRPr="0019669F">
              <w:rPr>
                <w:rFonts w:ascii="Corbel" w:hAnsi="Corbel"/>
                <w:b w:val="0"/>
                <w:smallCaps w:val="0"/>
                <w:szCs w:val="24"/>
              </w:rPr>
              <w:t>, Warszawa 2002.</w:t>
            </w:r>
          </w:p>
        </w:tc>
      </w:tr>
    </w:tbl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6ACB" w:rsidRDefault="00826ACB" w:rsidP="00C16ABF">
      <w:pPr>
        <w:spacing w:after="0" w:line="240" w:lineRule="auto"/>
      </w:pPr>
      <w:r>
        <w:separator/>
      </w:r>
    </w:p>
  </w:endnote>
  <w:endnote w:type="continuationSeparator" w:id="0">
    <w:p w:rsidR="00826ACB" w:rsidRDefault="00826AC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6ACB" w:rsidRDefault="00826ACB" w:rsidP="00C16ABF">
      <w:pPr>
        <w:spacing w:after="0" w:line="240" w:lineRule="auto"/>
      </w:pPr>
      <w:r>
        <w:separator/>
      </w:r>
    </w:p>
  </w:footnote>
  <w:footnote w:type="continuationSeparator" w:id="0">
    <w:p w:rsidR="00826ACB" w:rsidRDefault="00826AC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A0B79"/>
    <w:multiLevelType w:val="multilevel"/>
    <w:tmpl w:val="CA5A80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E4A48"/>
    <w:rsid w:val="000F1C57"/>
    <w:rsid w:val="000F5615"/>
    <w:rsid w:val="00124BFF"/>
    <w:rsid w:val="0012560E"/>
    <w:rsid w:val="00127108"/>
    <w:rsid w:val="00132372"/>
    <w:rsid w:val="00134B13"/>
    <w:rsid w:val="00136E01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669F"/>
    <w:rsid w:val="001A70D2"/>
    <w:rsid w:val="001D657B"/>
    <w:rsid w:val="001D7B54"/>
    <w:rsid w:val="001E0209"/>
    <w:rsid w:val="001E3E6A"/>
    <w:rsid w:val="001F2CA2"/>
    <w:rsid w:val="001F44C7"/>
    <w:rsid w:val="002144C0"/>
    <w:rsid w:val="0022477D"/>
    <w:rsid w:val="002278A9"/>
    <w:rsid w:val="00232005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7D4F"/>
    <w:rsid w:val="002B4D55"/>
    <w:rsid w:val="002B5EA0"/>
    <w:rsid w:val="002B6119"/>
    <w:rsid w:val="002B6FFE"/>
    <w:rsid w:val="002C1F06"/>
    <w:rsid w:val="002D3375"/>
    <w:rsid w:val="002D711F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67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169A9"/>
    <w:rsid w:val="0042244A"/>
    <w:rsid w:val="00427017"/>
    <w:rsid w:val="0042745A"/>
    <w:rsid w:val="00431D5C"/>
    <w:rsid w:val="004362C6"/>
    <w:rsid w:val="00437FA2"/>
    <w:rsid w:val="00445970"/>
    <w:rsid w:val="0045729E"/>
    <w:rsid w:val="00461EFC"/>
    <w:rsid w:val="004652C2"/>
    <w:rsid w:val="00470687"/>
    <w:rsid w:val="004706D1"/>
    <w:rsid w:val="00471326"/>
    <w:rsid w:val="0047239E"/>
    <w:rsid w:val="0047598D"/>
    <w:rsid w:val="004840FD"/>
    <w:rsid w:val="00487043"/>
    <w:rsid w:val="00490F7D"/>
    <w:rsid w:val="00491678"/>
    <w:rsid w:val="004968E2"/>
    <w:rsid w:val="004A3EEA"/>
    <w:rsid w:val="004A4D1F"/>
    <w:rsid w:val="004B09E3"/>
    <w:rsid w:val="004D5282"/>
    <w:rsid w:val="004F0EC6"/>
    <w:rsid w:val="004F1551"/>
    <w:rsid w:val="004F55A3"/>
    <w:rsid w:val="0050496F"/>
    <w:rsid w:val="005068BB"/>
    <w:rsid w:val="00513B6F"/>
    <w:rsid w:val="00517C63"/>
    <w:rsid w:val="00526C94"/>
    <w:rsid w:val="005363C4"/>
    <w:rsid w:val="00536BDE"/>
    <w:rsid w:val="0053770E"/>
    <w:rsid w:val="00543ACC"/>
    <w:rsid w:val="0056696D"/>
    <w:rsid w:val="00573EF9"/>
    <w:rsid w:val="0059484D"/>
    <w:rsid w:val="005A0855"/>
    <w:rsid w:val="005A3196"/>
    <w:rsid w:val="005B220D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7471B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6ACB"/>
    <w:rsid w:val="008449B3"/>
    <w:rsid w:val="0085747A"/>
    <w:rsid w:val="00883563"/>
    <w:rsid w:val="00884922"/>
    <w:rsid w:val="00885F64"/>
    <w:rsid w:val="008917F9"/>
    <w:rsid w:val="0089236D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742"/>
    <w:rsid w:val="009508DF"/>
    <w:rsid w:val="00950DAC"/>
    <w:rsid w:val="00954A07"/>
    <w:rsid w:val="009938FF"/>
    <w:rsid w:val="00997F14"/>
    <w:rsid w:val="009A78D9"/>
    <w:rsid w:val="009B5BB2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24B2A"/>
    <w:rsid w:val="00A30110"/>
    <w:rsid w:val="00A34F68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6C87"/>
    <w:rsid w:val="00B607DB"/>
    <w:rsid w:val="00B66529"/>
    <w:rsid w:val="00B758AB"/>
    <w:rsid w:val="00B75946"/>
    <w:rsid w:val="00B76D9E"/>
    <w:rsid w:val="00B8056E"/>
    <w:rsid w:val="00B819C8"/>
    <w:rsid w:val="00B82308"/>
    <w:rsid w:val="00B84603"/>
    <w:rsid w:val="00B90885"/>
    <w:rsid w:val="00BA324E"/>
    <w:rsid w:val="00BB520A"/>
    <w:rsid w:val="00BD3869"/>
    <w:rsid w:val="00BD66E9"/>
    <w:rsid w:val="00BD6FF4"/>
    <w:rsid w:val="00BE5F5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1FF8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43D9D"/>
    <w:rsid w:val="00D552B2"/>
    <w:rsid w:val="00D608D1"/>
    <w:rsid w:val="00D74119"/>
    <w:rsid w:val="00D77A15"/>
    <w:rsid w:val="00D804DF"/>
    <w:rsid w:val="00D8075B"/>
    <w:rsid w:val="00D8678B"/>
    <w:rsid w:val="00DA02C0"/>
    <w:rsid w:val="00DA2114"/>
    <w:rsid w:val="00DB196D"/>
    <w:rsid w:val="00DB4C44"/>
    <w:rsid w:val="00DB7933"/>
    <w:rsid w:val="00DE09C0"/>
    <w:rsid w:val="00DE4A14"/>
    <w:rsid w:val="00DF102D"/>
    <w:rsid w:val="00DF320D"/>
    <w:rsid w:val="00DF71C8"/>
    <w:rsid w:val="00E11E81"/>
    <w:rsid w:val="00E129B8"/>
    <w:rsid w:val="00E16574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689D"/>
    <w:rsid w:val="00F070AB"/>
    <w:rsid w:val="00F17567"/>
    <w:rsid w:val="00F27A7B"/>
    <w:rsid w:val="00F415FD"/>
    <w:rsid w:val="00F51730"/>
    <w:rsid w:val="00F526AF"/>
    <w:rsid w:val="00F617C3"/>
    <w:rsid w:val="00F63A69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01C8C"/>
  <w15:docId w15:val="{32923A7F-F232-4E6A-8887-DA26A525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32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17FF0-6ADA-48EE-821F-B4D28ACDE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</TotalTime>
  <Pages>4</Pages>
  <Words>1056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17</cp:revision>
  <cp:lastPrinted>2019-02-06T12:12:00Z</cp:lastPrinted>
  <dcterms:created xsi:type="dcterms:W3CDTF">2022-03-31T15:57:00Z</dcterms:created>
  <dcterms:modified xsi:type="dcterms:W3CDTF">2026-05-04T11:24:00Z</dcterms:modified>
</cp:coreProperties>
</file>